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2700"/>
      </w:tblGrid>
      <w:tr w:rsidR="00424936" w14:paraId="6581E18E" w14:textId="77777777">
        <w:trPr>
          <w:cantSplit/>
        </w:trPr>
        <w:tc>
          <w:tcPr>
            <w:tcW w:w="3060" w:type="dxa"/>
          </w:tcPr>
          <w:p w14:paraId="5BA73F51" w14:textId="77777777" w:rsidR="00424936" w:rsidRDefault="00424936">
            <w:pPr>
              <w:framePr w:w="5962" w:wrap="notBeside" w:hAnchor="margin" w:x="3673" w:y="73" w:anchorLock="1"/>
              <w:shd w:val="solid" w:color="FFFFFF" w:fill="FFFFFF"/>
              <w:spacing w:line="160" w:lineRule="exact"/>
              <w:rPr>
                <w:rFonts w:ascii="Arial" w:hAnsi="Arial"/>
                <w:sz w:val="16"/>
              </w:rPr>
            </w:pPr>
            <w:bookmarkStart w:id="0" w:name="Command"/>
            <w:bookmarkEnd w:id="0"/>
            <w:r>
              <w:rPr>
                <w:rFonts w:ascii="Arial" w:hAnsi="Arial"/>
                <w:sz w:val="16"/>
              </w:rPr>
              <w:t>Commander</w:t>
            </w:r>
          </w:p>
          <w:p w14:paraId="3A34FD0A" w14:textId="77777777" w:rsidR="00424936" w:rsidRDefault="003E766B">
            <w:pPr>
              <w:framePr w:w="5962" w:wrap="notBeside" w:hAnchor="margin" w:x="3673" w:y="73" w:anchorLock="1"/>
              <w:shd w:val="solid" w:color="FFFFFF" w:fill="FFFFFF"/>
              <w:spacing w:line="16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First Coast Guard District</w:t>
            </w:r>
          </w:p>
          <w:p w14:paraId="1DDC30B7" w14:textId="77777777" w:rsidR="00424936" w:rsidRDefault="00424936">
            <w:pPr>
              <w:framePr w:w="5962" w:wrap="notBeside" w:hAnchor="margin" w:x="3673" w:y="73" w:anchorLock="1"/>
              <w:shd w:val="solid" w:color="FFFFFF" w:fill="FFFFFF"/>
              <w:spacing w:line="160" w:lineRule="exact"/>
              <w:rPr>
                <w:rFonts w:ascii="Arial" w:hAnsi="Arial"/>
                <w:sz w:val="16"/>
              </w:rPr>
            </w:pPr>
          </w:p>
        </w:tc>
        <w:tc>
          <w:tcPr>
            <w:tcW w:w="2700" w:type="dxa"/>
          </w:tcPr>
          <w:p w14:paraId="2345AC48" w14:textId="77777777" w:rsidR="00424936" w:rsidRDefault="00A72BA0">
            <w:pPr>
              <w:framePr w:w="5962" w:wrap="notBeside" w:hAnchor="margin" w:x="3673" w:y="73" w:anchorLock="1"/>
              <w:shd w:val="solid" w:color="FFFFFF" w:fill="FFFFFF"/>
              <w:spacing w:line="160" w:lineRule="exact"/>
              <w:rPr>
                <w:rFonts w:ascii="Arial" w:hAnsi="Arial"/>
                <w:sz w:val="16"/>
              </w:rPr>
            </w:pPr>
            <w:bookmarkStart w:id="1" w:name="Unit"/>
            <w:bookmarkStart w:id="2" w:name="SICC"/>
            <w:bookmarkEnd w:id="1"/>
            <w:bookmarkEnd w:id="2"/>
            <w:r>
              <w:rPr>
                <w:rFonts w:ascii="Arial" w:hAnsi="Arial"/>
                <w:sz w:val="16"/>
              </w:rPr>
              <w:t>408 Atlantic Av.</w:t>
            </w:r>
          </w:p>
          <w:p w14:paraId="42EF0ACA" w14:textId="77777777" w:rsidR="00424936" w:rsidRDefault="00A72BA0">
            <w:pPr>
              <w:framePr w:w="5962" w:wrap="notBeside" w:hAnchor="margin" w:x="3673" w:y="73" w:anchorLock="1"/>
              <w:shd w:val="solid" w:color="FFFFFF" w:fill="FFFFFF"/>
              <w:spacing w:line="16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Boston, MA  02110</w:t>
            </w:r>
          </w:p>
          <w:p w14:paraId="677DCFE8" w14:textId="77777777" w:rsidR="00424936" w:rsidRDefault="003E766B">
            <w:pPr>
              <w:framePr w:w="5962" w:wrap="notBeside" w:hAnchor="margin" w:x="3673" w:y="73" w:anchorLock="1"/>
              <w:shd w:val="solid" w:color="FFFFFF" w:fill="FFFFFF"/>
              <w:spacing w:line="16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Staff Symbol: (</w:t>
            </w:r>
            <w:proofErr w:type="spellStart"/>
            <w:r>
              <w:rPr>
                <w:rFonts w:ascii="Arial" w:hAnsi="Arial"/>
                <w:sz w:val="16"/>
              </w:rPr>
              <w:t>dpb</w:t>
            </w:r>
            <w:proofErr w:type="spellEnd"/>
            <w:r w:rsidR="00424936">
              <w:rPr>
                <w:rFonts w:ascii="Arial" w:hAnsi="Arial"/>
                <w:sz w:val="16"/>
              </w:rPr>
              <w:t>)</w:t>
            </w:r>
          </w:p>
          <w:p w14:paraId="609DE008" w14:textId="3571996C" w:rsidR="00A72BA0" w:rsidRDefault="00232579">
            <w:pPr>
              <w:framePr w:w="5962" w:wrap="notBeside" w:hAnchor="margin" w:x="3673" w:y="73" w:anchorLock="1"/>
              <w:shd w:val="solid" w:color="FFFFFF" w:fill="FFFFFF"/>
              <w:spacing w:line="16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Phone: (7</w:t>
            </w:r>
            <w:r w:rsidR="007D0F1E">
              <w:rPr>
                <w:rFonts w:ascii="Arial" w:hAnsi="Arial"/>
                <w:sz w:val="16"/>
              </w:rPr>
              <w:t>03</w:t>
            </w:r>
            <w:r>
              <w:rPr>
                <w:rFonts w:ascii="Arial" w:hAnsi="Arial"/>
                <w:sz w:val="16"/>
              </w:rPr>
              <w:t xml:space="preserve">) </w:t>
            </w:r>
            <w:r w:rsidR="007D0F1E">
              <w:rPr>
                <w:rFonts w:ascii="Arial" w:hAnsi="Arial"/>
                <w:sz w:val="16"/>
              </w:rPr>
              <w:t>728-0092</w:t>
            </w:r>
          </w:p>
          <w:p w14:paraId="23A86A33" w14:textId="56A00707" w:rsidR="00A72BA0" w:rsidRDefault="007D0F1E">
            <w:pPr>
              <w:framePr w:w="5962" w:wrap="notBeside" w:hAnchor="margin" w:x="3673" w:y="73" w:anchorLock="1"/>
              <w:shd w:val="solid" w:color="FFFFFF" w:fill="FFFFFF"/>
              <w:spacing w:line="160" w:lineRule="exact"/>
              <w:rPr>
                <w:rFonts w:ascii="Arial" w:hAnsi="Arial"/>
                <w:sz w:val="16"/>
              </w:rPr>
            </w:pPr>
            <w:hyperlink r:id="rId10" w:history="1">
              <w:r w:rsidRPr="006B6AAD">
                <w:rPr>
                  <w:rStyle w:val="Hyperlink"/>
                  <w:rFonts w:ascii="Arial" w:hAnsi="Arial"/>
                  <w:sz w:val="16"/>
                </w:rPr>
                <w:t>Christina.D.Sullivan2@uscg.mil</w:t>
              </w:r>
            </w:hyperlink>
          </w:p>
          <w:p w14:paraId="0EFEF175" w14:textId="77777777" w:rsidR="00424936" w:rsidRDefault="00424936">
            <w:pPr>
              <w:framePr w:w="5962" w:wrap="notBeside" w:hAnchor="margin" w:x="3673" w:y="73" w:anchorLock="1"/>
              <w:shd w:val="solid" w:color="FFFFFF" w:fill="FFFFFF"/>
              <w:spacing w:line="160" w:lineRule="exact"/>
            </w:pPr>
            <w:bookmarkStart w:id="3" w:name="SSIC"/>
            <w:bookmarkEnd w:id="3"/>
          </w:p>
        </w:tc>
      </w:tr>
    </w:tbl>
    <w:p w14:paraId="42B6EC70" w14:textId="77777777" w:rsidR="00424936" w:rsidRDefault="00424936">
      <w:pPr>
        <w:framePr w:w="5962" w:wrap="notBeside" w:hAnchor="margin" w:x="3673" w:y="73" w:anchorLock="1"/>
        <w:shd w:val="clear" w:color="FFFFFF" w:fill="auto"/>
        <w:spacing w:line="240" w:lineRule="exact"/>
      </w:pPr>
    </w:p>
    <w:p w14:paraId="7E995515" w14:textId="77777777" w:rsidR="00424936" w:rsidRPr="001D10AF" w:rsidRDefault="00000000">
      <w:pPr>
        <w:pStyle w:val="HeaderInfo"/>
        <w:tabs>
          <w:tab w:val="clear" w:pos="5760"/>
          <w:tab w:val="left" w:pos="6624"/>
        </w:tabs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object w:dxaOrig="1440" w:dyaOrig="1440" w14:anchorId="5B6203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0;margin-top:2.65pt;width:143.95pt;height:47.6pt;z-index:251657728;visibility:visible;mso-wrap-edited:f;mso-position-horizontal-relative:text;mso-position-vertical-relative:text" o:allowincell="f">
            <v:imagedata r:id="rId11" o:title=""/>
            <w10:anchorlock/>
          </v:shape>
          <o:OLEObject Type="Embed" ProgID="Word.Picture.8" ShapeID="_x0000_s2050" DrawAspect="Content" ObjectID="_1803985422" r:id="rId12"/>
        </w:object>
      </w:r>
      <w:bookmarkStart w:id="4" w:name="BODYTEXT"/>
      <w:r w:rsidR="00FB3B84">
        <w:rPr>
          <w:b/>
          <w:sz w:val="28"/>
          <w:szCs w:val="28"/>
        </w:rPr>
        <w:t xml:space="preserve">Bridge Work </w:t>
      </w:r>
      <w:r w:rsidR="00A72BA0" w:rsidRPr="001D10AF">
        <w:rPr>
          <w:b/>
          <w:sz w:val="28"/>
          <w:szCs w:val="28"/>
        </w:rPr>
        <w:t>Notification</w:t>
      </w:r>
      <w:r w:rsidR="009A5E3D">
        <w:rPr>
          <w:b/>
          <w:sz w:val="28"/>
          <w:szCs w:val="28"/>
        </w:rPr>
        <w:t xml:space="preserve"> – Inspections and Repairs</w:t>
      </w:r>
    </w:p>
    <w:p w14:paraId="01797B2C" w14:textId="77777777" w:rsidR="00424936" w:rsidRDefault="00424936">
      <w:pPr>
        <w:pStyle w:val="HeaderInfo"/>
        <w:tabs>
          <w:tab w:val="clear" w:pos="5760"/>
          <w:tab w:val="left" w:pos="6624"/>
        </w:tabs>
        <w:rPr>
          <w:bCs/>
        </w:rPr>
      </w:pPr>
    </w:p>
    <w:p w14:paraId="2C7704CD" w14:textId="77777777" w:rsidR="00424936" w:rsidRDefault="004D315C" w:rsidP="004D315C">
      <w:pPr>
        <w:ind w:right="-216"/>
        <w:jc w:val="both"/>
      </w:pPr>
      <w:r>
        <w:t>The t</w:t>
      </w:r>
      <w:r w:rsidR="00A72BA0">
        <w:t>ime</w:t>
      </w:r>
      <w:r w:rsidR="00EB5B90">
        <w:t>ly notification of bridge inspections</w:t>
      </w:r>
      <w:r w:rsidR="00FB3B84">
        <w:t xml:space="preserve"> and repairs </w:t>
      </w:r>
      <w:r w:rsidR="00A72BA0">
        <w:t>allow</w:t>
      </w:r>
      <w:r w:rsidR="00FB3B84">
        <w:t>s</w:t>
      </w:r>
      <w:r w:rsidR="00A72BA0">
        <w:t xml:space="preserve"> the Coast Guard to notify </w:t>
      </w:r>
      <w:r w:rsidR="00ED36F1">
        <w:t xml:space="preserve">vessels transiting the waterway. </w:t>
      </w:r>
      <w:r w:rsidR="00424936">
        <w:t xml:space="preserve">Type </w:t>
      </w:r>
      <w:r w:rsidR="003E766B">
        <w:t xml:space="preserve">or print clearly </w:t>
      </w:r>
      <w:r w:rsidR="00A72BA0">
        <w:t xml:space="preserve">and </w:t>
      </w:r>
      <w:r w:rsidR="003262D8">
        <w:t xml:space="preserve">e-mail </w:t>
      </w:r>
      <w:r w:rsidR="00A72BA0">
        <w:t xml:space="preserve">to the Bridge Management Specialist listed above </w:t>
      </w:r>
      <w:r w:rsidR="00DB6905">
        <w:t xml:space="preserve">at least </w:t>
      </w:r>
      <w:r w:rsidR="003E766B">
        <w:t>fifteen (15</w:t>
      </w:r>
      <w:r w:rsidR="00ED36F1">
        <w:t xml:space="preserve">) </w:t>
      </w:r>
      <w:r w:rsidR="00424936">
        <w:t>days prior to commencing work</w:t>
      </w:r>
      <w:r w:rsidR="00594749">
        <w:t xml:space="preserve">. </w:t>
      </w:r>
      <w:r w:rsidR="00EB5B90">
        <w:t xml:space="preserve"> Please note that the Coast Guard needs 90 </w:t>
      </w:r>
      <w:proofErr w:type="spellStart"/>
      <w:r w:rsidR="00EB5B90">
        <w:t>days notice</w:t>
      </w:r>
      <w:proofErr w:type="spellEnd"/>
      <w:r w:rsidR="00EB5B90">
        <w:t xml:space="preserve"> of projects which require waterway closures.  </w:t>
      </w:r>
    </w:p>
    <w:p w14:paraId="6D0000B1" w14:textId="77777777" w:rsidR="00A72BA0" w:rsidRDefault="00A72BA0">
      <w:pPr>
        <w:ind w:left="-180" w:right="-216"/>
        <w:jc w:val="both"/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52"/>
        <w:gridCol w:w="2466"/>
        <w:gridCol w:w="486"/>
        <w:gridCol w:w="4554"/>
      </w:tblGrid>
      <w:tr w:rsidR="00424936" w14:paraId="17ED29FB" w14:textId="77777777">
        <w:tc>
          <w:tcPr>
            <w:tcW w:w="10458" w:type="dxa"/>
            <w:gridSpan w:val="4"/>
          </w:tcPr>
          <w:p w14:paraId="342771F0" w14:textId="77777777" w:rsidR="00424936" w:rsidRDefault="004D315C">
            <w:r>
              <w:rPr>
                <w:b/>
              </w:rPr>
              <w:t>Bridge Owner and</w:t>
            </w:r>
            <w:r w:rsidR="00424936" w:rsidRPr="009B1EE4">
              <w:rPr>
                <w:b/>
              </w:rPr>
              <w:t xml:space="preserve"> Point of Contact</w:t>
            </w:r>
            <w:r w:rsidR="00424936">
              <w:t>:</w:t>
            </w:r>
            <w:r w:rsidR="00690499">
              <w:t xml:space="preserve"> </w:t>
            </w:r>
            <w:r w:rsidR="007F6288">
              <w:t xml:space="preserve"> </w:t>
            </w:r>
          </w:p>
          <w:p w14:paraId="684AC825" w14:textId="77777777" w:rsidR="00424936" w:rsidRDefault="00424936"/>
        </w:tc>
      </w:tr>
      <w:tr w:rsidR="00424936" w14:paraId="41B2BBAB" w14:textId="77777777">
        <w:tc>
          <w:tcPr>
            <w:tcW w:w="10458" w:type="dxa"/>
            <w:gridSpan w:val="4"/>
          </w:tcPr>
          <w:p w14:paraId="0070434D" w14:textId="77777777" w:rsidR="00424936" w:rsidRDefault="00424936" w:rsidP="00A72BA0">
            <w:pPr>
              <w:rPr>
                <w:b/>
              </w:rPr>
            </w:pPr>
            <w:r w:rsidRPr="009B1EE4">
              <w:rPr>
                <w:b/>
              </w:rPr>
              <w:t>Address:</w:t>
            </w:r>
            <w:r w:rsidR="00690499" w:rsidRPr="009B1EE4">
              <w:rPr>
                <w:b/>
              </w:rPr>
              <w:t xml:space="preserve"> </w:t>
            </w:r>
            <w:r w:rsidR="007F6288">
              <w:rPr>
                <w:b/>
              </w:rPr>
              <w:t xml:space="preserve"> </w:t>
            </w:r>
          </w:p>
          <w:p w14:paraId="6DD28E87" w14:textId="77777777" w:rsidR="00A72BA0" w:rsidRDefault="00A72BA0" w:rsidP="00A72BA0"/>
        </w:tc>
      </w:tr>
      <w:tr w:rsidR="00424936" w14:paraId="6F23CCC0" w14:textId="77777777">
        <w:tc>
          <w:tcPr>
            <w:tcW w:w="5418" w:type="dxa"/>
            <w:gridSpan w:val="2"/>
          </w:tcPr>
          <w:p w14:paraId="00D6606C" w14:textId="77777777" w:rsidR="00424936" w:rsidRPr="009B1EE4" w:rsidRDefault="00A72BA0" w:rsidP="00A72BA0">
            <w:pPr>
              <w:rPr>
                <w:b/>
              </w:rPr>
            </w:pPr>
            <w:r>
              <w:rPr>
                <w:b/>
              </w:rPr>
              <w:t xml:space="preserve">Office </w:t>
            </w:r>
            <w:r w:rsidR="00424936" w:rsidRPr="009B1EE4">
              <w:rPr>
                <w:b/>
              </w:rPr>
              <w:t>Phone:</w:t>
            </w:r>
            <w:r w:rsidR="00690499" w:rsidRPr="009B1EE4">
              <w:rPr>
                <w:b/>
              </w:rPr>
              <w:t xml:space="preserve"> </w:t>
            </w:r>
          </w:p>
        </w:tc>
        <w:tc>
          <w:tcPr>
            <w:tcW w:w="5040" w:type="dxa"/>
            <w:gridSpan w:val="2"/>
          </w:tcPr>
          <w:p w14:paraId="3B3DC5C8" w14:textId="77777777" w:rsidR="00424936" w:rsidRPr="009B1EE4" w:rsidRDefault="00A72BA0">
            <w:pPr>
              <w:rPr>
                <w:b/>
              </w:rPr>
            </w:pPr>
            <w:r>
              <w:rPr>
                <w:b/>
              </w:rPr>
              <w:t>Cell</w:t>
            </w:r>
            <w:r w:rsidR="00424936" w:rsidRPr="009B1EE4">
              <w:rPr>
                <w:b/>
              </w:rPr>
              <w:t>:</w:t>
            </w:r>
            <w:r w:rsidR="003E766B" w:rsidRPr="009B1EE4">
              <w:rPr>
                <w:b/>
              </w:rPr>
              <w:t xml:space="preserve"> </w:t>
            </w:r>
          </w:p>
          <w:p w14:paraId="4BD96C7D" w14:textId="77777777" w:rsidR="00424936" w:rsidRDefault="00424936"/>
        </w:tc>
      </w:tr>
      <w:tr w:rsidR="00424936" w14:paraId="2F3D456D" w14:textId="77777777">
        <w:trPr>
          <w:trHeight w:val="2276"/>
        </w:trPr>
        <w:tc>
          <w:tcPr>
            <w:tcW w:w="10458" w:type="dxa"/>
            <w:gridSpan w:val="4"/>
          </w:tcPr>
          <w:p w14:paraId="4B72DDAE" w14:textId="77777777" w:rsidR="00424936" w:rsidRDefault="00424936">
            <w:r w:rsidRPr="009B1EE4">
              <w:rPr>
                <w:b/>
              </w:rPr>
              <w:t>Project Description</w:t>
            </w:r>
            <w:r w:rsidR="001D10AF">
              <w:rPr>
                <w:b/>
              </w:rPr>
              <w:t xml:space="preserve">, </w:t>
            </w:r>
            <w:r w:rsidR="0027082A">
              <w:rPr>
                <w:b/>
              </w:rPr>
              <w:t>B</w:t>
            </w:r>
            <w:r w:rsidR="001D10AF">
              <w:rPr>
                <w:b/>
              </w:rPr>
              <w:t xml:space="preserve">ridge Name, </w:t>
            </w:r>
            <w:r w:rsidR="00637966">
              <w:rPr>
                <w:b/>
              </w:rPr>
              <w:t>Waterway</w:t>
            </w:r>
            <w:r w:rsidR="001D10AF">
              <w:rPr>
                <w:b/>
              </w:rPr>
              <w:t>:</w:t>
            </w:r>
            <w:r w:rsidR="00690499">
              <w:t xml:space="preserve">  </w:t>
            </w:r>
          </w:p>
          <w:p w14:paraId="10AF46D6" w14:textId="77777777" w:rsidR="0030120D" w:rsidRDefault="0030120D"/>
        </w:tc>
      </w:tr>
      <w:tr w:rsidR="00424936" w14:paraId="4BC3021D" w14:textId="77777777">
        <w:trPr>
          <w:cantSplit/>
        </w:trPr>
        <w:tc>
          <w:tcPr>
            <w:tcW w:w="2952" w:type="dxa"/>
          </w:tcPr>
          <w:p w14:paraId="5C9D3D97" w14:textId="77777777" w:rsidR="00424936" w:rsidRPr="009B1EE4" w:rsidRDefault="00424936">
            <w:pPr>
              <w:rPr>
                <w:b/>
              </w:rPr>
            </w:pPr>
            <w:r w:rsidRPr="009B1EE4">
              <w:rPr>
                <w:b/>
              </w:rPr>
              <w:t>Start Date:</w:t>
            </w:r>
            <w:r w:rsidR="00917DAC" w:rsidRPr="009B1EE4">
              <w:rPr>
                <w:b/>
              </w:rPr>
              <w:t xml:space="preserve"> </w:t>
            </w:r>
          </w:p>
        </w:tc>
        <w:tc>
          <w:tcPr>
            <w:tcW w:w="2952" w:type="dxa"/>
            <w:gridSpan w:val="2"/>
          </w:tcPr>
          <w:p w14:paraId="17509F47" w14:textId="77777777" w:rsidR="00424936" w:rsidRPr="009B1EE4" w:rsidRDefault="00424936">
            <w:pPr>
              <w:rPr>
                <w:b/>
              </w:rPr>
            </w:pPr>
            <w:r w:rsidRPr="009B1EE4">
              <w:rPr>
                <w:b/>
              </w:rPr>
              <w:t>Finish Date:</w:t>
            </w:r>
            <w:r w:rsidR="00690499" w:rsidRPr="009B1EE4">
              <w:rPr>
                <w:b/>
              </w:rPr>
              <w:t xml:space="preserve"> </w:t>
            </w:r>
          </w:p>
        </w:tc>
        <w:tc>
          <w:tcPr>
            <w:tcW w:w="4554" w:type="dxa"/>
          </w:tcPr>
          <w:p w14:paraId="0AFB1CF8" w14:textId="77777777" w:rsidR="00424936" w:rsidRPr="009B1EE4" w:rsidRDefault="003E766B">
            <w:pPr>
              <w:rPr>
                <w:b/>
              </w:rPr>
            </w:pPr>
            <w:r w:rsidRPr="009B1EE4">
              <w:rPr>
                <w:b/>
              </w:rPr>
              <w:t>Work Hours:</w:t>
            </w:r>
            <w:r w:rsidR="004D315C">
              <w:rPr>
                <w:b/>
              </w:rPr>
              <w:t xml:space="preserve"> </w:t>
            </w:r>
          </w:p>
          <w:p w14:paraId="5E931615" w14:textId="77777777" w:rsidR="00424936" w:rsidRDefault="00424936"/>
        </w:tc>
      </w:tr>
      <w:tr w:rsidR="00424936" w14:paraId="7F5484F2" w14:textId="77777777">
        <w:trPr>
          <w:trHeight w:val="2456"/>
        </w:trPr>
        <w:tc>
          <w:tcPr>
            <w:tcW w:w="10458" w:type="dxa"/>
            <w:gridSpan w:val="4"/>
          </w:tcPr>
          <w:p w14:paraId="1334EE40" w14:textId="77777777" w:rsidR="00424936" w:rsidRDefault="00F54D02">
            <w:pPr>
              <w:rPr>
                <w:b/>
              </w:rPr>
            </w:pPr>
            <w:r>
              <w:rPr>
                <w:b/>
              </w:rPr>
              <w:t xml:space="preserve">Work Methods, </w:t>
            </w:r>
            <w:r w:rsidR="004D315C">
              <w:rPr>
                <w:b/>
              </w:rPr>
              <w:t>Reduction of Vertical and Horizontal Clearance, and Impact on Navigation</w:t>
            </w:r>
            <w:r w:rsidR="00D45E78">
              <w:rPr>
                <w:b/>
              </w:rPr>
              <w:t>:</w:t>
            </w:r>
            <w:r w:rsidR="00424936" w:rsidRPr="009B1EE4">
              <w:rPr>
                <w:b/>
              </w:rPr>
              <w:t xml:space="preserve"> </w:t>
            </w:r>
          </w:p>
          <w:p w14:paraId="70A4CD50" w14:textId="77777777" w:rsidR="007F6288" w:rsidRDefault="007F6288">
            <w:pPr>
              <w:rPr>
                <w:b/>
              </w:rPr>
            </w:pPr>
          </w:p>
          <w:p w14:paraId="7D655B83" w14:textId="77777777" w:rsidR="007F6288" w:rsidRDefault="007F6288" w:rsidP="005A65F6"/>
          <w:p w14:paraId="3474AEB2" w14:textId="77777777" w:rsidR="00DB1ADF" w:rsidRDefault="00DB1ADF" w:rsidP="005A65F6"/>
          <w:p w14:paraId="7B5EB11C" w14:textId="77777777" w:rsidR="00DB1ADF" w:rsidRDefault="00DB1ADF" w:rsidP="005A65F6"/>
          <w:p w14:paraId="7ABD8630" w14:textId="77777777" w:rsidR="00803E97" w:rsidRDefault="00803E97" w:rsidP="005A65F6"/>
          <w:p w14:paraId="53D1EBED" w14:textId="77777777" w:rsidR="00803E97" w:rsidRDefault="00803E97" w:rsidP="005A65F6"/>
          <w:p w14:paraId="3754D31E" w14:textId="77777777" w:rsidR="00803E97" w:rsidRDefault="00803E97" w:rsidP="005A65F6"/>
          <w:p w14:paraId="4C33EE94" w14:textId="77777777" w:rsidR="00DB1ADF" w:rsidRPr="007F6288" w:rsidRDefault="00803E97" w:rsidP="00D57122">
            <w:r>
              <w:t xml:space="preserve">A chart or map of the bridge </w:t>
            </w:r>
            <w:r w:rsidR="00ED36F1">
              <w:t xml:space="preserve">location, </w:t>
            </w:r>
            <w:r>
              <w:t>photographs</w:t>
            </w:r>
            <w:r w:rsidR="00DD0226">
              <w:t xml:space="preserve">, and/or an elevation view </w:t>
            </w:r>
            <w:r w:rsidR="00ED36F1">
              <w:t xml:space="preserve">of </w:t>
            </w:r>
            <w:r w:rsidR="00D57122">
              <w:t xml:space="preserve">work locations and </w:t>
            </w:r>
            <w:r w:rsidR="00ED36F1">
              <w:t xml:space="preserve">the effect of the work on clearances </w:t>
            </w:r>
            <w:r>
              <w:t xml:space="preserve">will </w:t>
            </w:r>
            <w:r w:rsidR="00D57122">
              <w:t>allow the Coast Guard to provide a faster response.</w:t>
            </w:r>
          </w:p>
        </w:tc>
      </w:tr>
      <w:tr w:rsidR="00424936" w14:paraId="62EC7B7F" w14:textId="77777777">
        <w:trPr>
          <w:trHeight w:val="314"/>
        </w:trPr>
        <w:tc>
          <w:tcPr>
            <w:tcW w:w="10458" w:type="dxa"/>
            <w:gridSpan w:val="4"/>
          </w:tcPr>
          <w:p w14:paraId="687D284E" w14:textId="77777777" w:rsidR="00424936" w:rsidRDefault="00DB1ADF">
            <w:pPr>
              <w:rPr>
                <w:b/>
              </w:rPr>
            </w:pPr>
            <w:r>
              <w:rPr>
                <w:b/>
              </w:rPr>
              <w:t>Contract</w:t>
            </w:r>
            <w:r w:rsidR="00FB3B84">
              <w:rPr>
                <w:b/>
              </w:rPr>
              <w:t>or Name and Contact Information:</w:t>
            </w:r>
          </w:p>
          <w:p w14:paraId="248023DC" w14:textId="77777777" w:rsidR="00DB1ADF" w:rsidRPr="00DB1ADF" w:rsidRDefault="00DB1ADF">
            <w:pPr>
              <w:rPr>
                <w:b/>
              </w:rPr>
            </w:pPr>
          </w:p>
        </w:tc>
      </w:tr>
      <w:tr w:rsidR="00424936" w14:paraId="0F9B8318" w14:textId="77777777">
        <w:trPr>
          <w:trHeight w:val="926"/>
        </w:trPr>
        <w:tc>
          <w:tcPr>
            <w:tcW w:w="10458" w:type="dxa"/>
            <w:gridSpan w:val="4"/>
          </w:tcPr>
          <w:p w14:paraId="254AA968" w14:textId="77777777" w:rsidR="007F6288" w:rsidRDefault="004D315C" w:rsidP="004D315C">
            <w:pPr>
              <w:rPr>
                <w:b/>
              </w:rPr>
            </w:pPr>
            <w:r>
              <w:rPr>
                <w:b/>
              </w:rPr>
              <w:t>Vessels on Scene</w:t>
            </w:r>
            <w:r w:rsidR="00F54D02">
              <w:rPr>
                <w:b/>
              </w:rPr>
              <w:t>, Location of Vessels,</w:t>
            </w:r>
            <w:r>
              <w:rPr>
                <w:b/>
              </w:rPr>
              <w:t xml:space="preserve"> and Radio Frequency Monitored:</w:t>
            </w:r>
          </w:p>
          <w:p w14:paraId="3C51AE55" w14:textId="77777777" w:rsidR="004D315C" w:rsidRDefault="004D315C" w:rsidP="004D315C">
            <w:pPr>
              <w:rPr>
                <w:b/>
              </w:rPr>
            </w:pPr>
          </w:p>
          <w:p w14:paraId="2499CB85" w14:textId="77777777" w:rsidR="004D315C" w:rsidRDefault="004D315C" w:rsidP="004D315C">
            <w:pPr>
              <w:rPr>
                <w:b/>
              </w:rPr>
            </w:pPr>
          </w:p>
          <w:p w14:paraId="3B218296" w14:textId="77777777" w:rsidR="004D315C" w:rsidRPr="007F6288" w:rsidRDefault="004D315C" w:rsidP="004D315C"/>
        </w:tc>
      </w:tr>
      <w:tr w:rsidR="00424936" w14:paraId="7F7983BD" w14:textId="77777777">
        <w:trPr>
          <w:trHeight w:val="521"/>
        </w:trPr>
        <w:tc>
          <w:tcPr>
            <w:tcW w:w="10458" w:type="dxa"/>
            <w:gridSpan w:val="4"/>
          </w:tcPr>
          <w:p w14:paraId="5C00F7F3" w14:textId="77777777" w:rsidR="00424936" w:rsidRPr="003E50EE" w:rsidRDefault="00424936" w:rsidP="004D315C">
            <w:pPr>
              <w:rPr>
                <w:b/>
              </w:rPr>
            </w:pPr>
            <w:r w:rsidRPr="009B1EE4">
              <w:rPr>
                <w:b/>
              </w:rPr>
              <w:t>24 Hour On-Scene Point of Contact</w:t>
            </w:r>
            <w:r w:rsidR="004D315C">
              <w:rPr>
                <w:b/>
              </w:rPr>
              <w:t xml:space="preserve"> and Cell Number</w:t>
            </w:r>
            <w:r>
              <w:t>:</w:t>
            </w:r>
            <w:r w:rsidR="00690499">
              <w:t xml:space="preserve">  </w:t>
            </w:r>
          </w:p>
          <w:p w14:paraId="2C350304" w14:textId="77777777" w:rsidR="004D315C" w:rsidRDefault="004D315C" w:rsidP="004D315C"/>
          <w:p w14:paraId="08C16CD9" w14:textId="77777777" w:rsidR="004D315C" w:rsidRDefault="004D315C" w:rsidP="004D315C"/>
        </w:tc>
      </w:tr>
      <w:bookmarkEnd w:id="4"/>
    </w:tbl>
    <w:p w14:paraId="73BFF1BA" w14:textId="77777777" w:rsidR="00424936" w:rsidRDefault="00424936"/>
    <w:p w14:paraId="25A96761" w14:textId="26F522F7" w:rsidR="003E50EE" w:rsidRPr="007A1B64" w:rsidRDefault="00944971">
      <w:pPr>
        <w:rPr>
          <w:sz w:val="20"/>
        </w:rPr>
      </w:pPr>
      <w:r>
        <w:rPr>
          <w:sz w:val="20"/>
        </w:rPr>
        <w:t>08/30</w:t>
      </w:r>
      <w:r w:rsidR="00FB3B84">
        <w:rPr>
          <w:sz w:val="20"/>
        </w:rPr>
        <w:t>/</w:t>
      </w:r>
      <w:r w:rsidR="0028550A">
        <w:rPr>
          <w:sz w:val="20"/>
        </w:rPr>
        <w:t>23</w:t>
      </w:r>
    </w:p>
    <w:sectPr w:rsidR="003E50EE" w:rsidRPr="007A1B64" w:rsidSect="005234CE">
      <w:footerReference w:type="even" r:id="rId13"/>
      <w:footerReference w:type="default" r:id="rId14"/>
      <w:pgSz w:w="12240" w:h="15840" w:code="1"/>
      <w:pgMar w:top="806" w:right="1440" w:bottom="72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E91EA" w14:textId="77777777" w:rsidR="00470662" w:rsidRDefault="00470662">
      <w:r>
        <w:separator/>
      </w:r>
    </w:p>
  </w:endnote>
  <w:endnote w:type="continuationSeparator" w:id="0">
    <w:p w14:paraId="15E6BA7D" w14:textId="77777777" w:rsidR="00470662" w:rsidRDefault="00470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83A13" w14:textId="77777777" w:rsidR="00A72BA0" w:rsidRDefault="00186390">
    <w:pPr>
      <w:pStyle w:val="Footer"/>
      <w:framePr w:wrap="around" w:vAnchor="text" w:hAnchor="margin" w:xAlign="center" w:y="1"/>
    </w:pPr>
    <w:r>
      <w:fldChar w:fldCharType="begin"/>
    </w:r>
    <w:r w:rsidR="00A72BA0">
      <w:instrText xml:space="preserve">PAGE  </w:instrText>
    </w:r>
    <w:r>
      <w:fldChar w:fldCharType="end"/>
    </w:r>
  </w:p>
  <w:p w14:paraId="5F78E6E8" w14:textId="77777777" w:rsidR="00A72BA0" w:rsidRDefault="00A72B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8CA11" w14:textId="77777777" w:rsidR="00A72BA0" w:rsidRDefault="00FB3B84">
    <w:pPr>
      <w:pStyle w:val="Footer"/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 w:rsidR="00A72BA0">
      <w:rPr>
        <w:noProof/>
      </w:rPr>
      <w:t>2</w:t>
    </w:r>
    <w:r>
      <w:rPr>
        <w:noProof/>
      </w:rPr>
      <w:fldChar w:fldCharType="end"/>
    </w:r>
  </w:p>
  <w:p w14:paraId="6C0CC9A9" w14:textId="77777777" w:rsidR="00A72BA0" w:rsidRDefault="00A72B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5B9EC" w14:textId="77777777" w:rsidR="00470662" w:rsidRDefault="00470662">
      <w:r>
        <w:separator/>
      </w:r>
    </w:p>
  </w:footnote>
  <w:footnote w:type="continuationSeparator" w:id="0">
    <w:p w14:paraId="6155A711" w14:textId="77777777" w:rsidR="00470662" w:rsidRDefault="004706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F60C81"/>
    <w:multiLevelType w:val="singleLevel"/>
    <w:tmpl w:val="00000000"/>
    <w:lvl w:ilvl="0">
      <w:start w:val="1"/>
      <w:numFmt w:val="decimal"/>
      <w:lvlText w:val="(%1)"/>
      <w:legacy w:legacy="1" w:legacySpace="0" w:legacyIndent="360"/>
      <w:lvlJc w:val="left"/>
    </w:lvl>
  </w:abstractNum>
  <w:abstractNum w:abstractNumId="1" w15:restartNumberingAfterBreak="0">
    <w:nsid w:val="7D160FC7"/>
    <w:multiLevelType w:val="hybridMultilevel"/>
    <w:tmpl w:val="FC609C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52931538">
    <w:abstractNumId w:val="0"/>
  </w:num>
  <w:num w:numId="2" w16cid:durableId="12646498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Date$" w:val="30 October 1998"/>
    <w:docVar w:name="DocSSIC$" w:val="123"/>
    <w:docVar w:name="DocSubject$" w:val="Test"/>
  </w:docVars>
  <w:rsids>
    <w:rsidRoot w:val="00661D77"/>
    <w:rsid w:val="00051E02"/>
    <w:rsid w:val="000A32EB"/>
    <w:rsid w:val="000F2388"/>
    <w:rsid w:val="00186390"/>
    <w:rsid w:val="00194BC1"/>
    <w:rsid w:val="001D10AF"/>
    <w:rsid w:val="00232579"/>
    <w:rsid w:val="00245136"/>
    <w:rsid w:val="00264EF8"/>
    <w:rsid w:val="0027082A"/>
    <w:rsid w:val="00282156"/>
    <w:rsid w:val="0028550A"/>
    <w:rsid w:val="0030120D"/>
    <w:rsid w:val="003262D8"/>
    <w:rsid w:val="003E50EE"/>
    <w:rsid w:val="003E766B"/>
    <w:rsid w:val="00424936"/>
    <w:rsid w:val="0042532E"/>
    <w:rsid w:val="00470662"/>
    <w:rsid w:val="004D315C"/>
    <w:rsid w:val="004E6F2E"/>
    <w:rsid w:val="005234CE"/>
    <w:rsid w:val="00593D93"/>
    <w:rsid w:val="00594749"/>
    <w:rsid w:val="00596FEE"/>
    <w:rsid w:val="005A65F6"/>
    <w:rsid w:val="0062766B"/>
    <w:rsid w:val="00637966"/>
    <w:rsid w:val="00661D77"/>
    <w:rsid w:val="00685EEB"/>
    <w:rsid w:val="00690499"/>
    <w:rsid w:val="006A1EC9"/>
    <w:rsid w:val="006E633D"/>
    <w:rsid w:val="00763536"/>
    <w:rsid w:val="00764615"/>
    <w:rsid w:val="007816B7"/>
    <w:rsid w:val="007A1B64"/>
    <w:rsid w:val="007D0F1E"/>
    <w:rsid w:val="007D723F"/>
    <w:rsid w:val="007F6288"/>
    <w:rsid w:val="00803E97"/>
    <w:rsid w:val="00811DCF"/>
    <w:rsid w:val="00847474"/>
    <w:rsid w:val="00852AE4"/>
    <w:rsid w:val="008D369C"/>
    <w:rsid w:val="00905215"/>
    <w:rsid w:val="00917DAC"/>
    <w:rsid w:val="009265D1"/>
    <w:rsid w:val="00944971"/>
    <w:rsid w:val="00944FE6"/>
    <w:rsid w:val="009767BB"/>
    <w:rsid w:val="009777E5"/>
    <w:rsid w:val="009A5E3D"/>
    <w:rsid w:val="009A7674"/>
    <w:rsid w:val="009B1EE4"/>
    <w:rsid w:val="009C5A02"/>
    <w:rsid w:val="00A075E8"/>
    <w:rsid w:val="00A71433"/>
    <w:rsid w:val="00A72BA0"/>
    <w:rsid w:val="00A86037"/>
    <w:rsid w:val="00AE0015"/>
    <w:rsid w:val="00AE5272"/>
    <w:rsid w:val="00AF2563"/>
    <w:rsid w:val="00B74FE5"/>
    <w:rsid w:val="00B77A62"/>
    <w:rsid w:val="00BA6073"/>
    <w:rsid w:val="00BF1A1D"/>
    <w:rsid w:val="00C5443D"/>
    <w:rsid w:val="00C708B1"/>
    <w:rsid w:val="00C76A70"/>
    <w:rsid w:val="00C816E1"/>
    <w:rsid w:val="00C82339"/>
    <w:rsid w:val="00D45E78"/>
    <w:rsid w:val="00D46E88"/>
    <w:rsid w:val="00D57122"/>
    <w:rsid w:val="00DB1ADF"/>
    <w:rsid w:val="00DB462F"/>
    <w:rsid w:val="00DB6905"/>
    <w:rsid w:val="00DD0226"/>
    <w:rsid w:val="00DE0A85"/>
    <w:rsid w:val="00E50DA5"/>
    <w:rsid w:val="00EB2DA3"/>
    <w:rsid w:val="00EB5B90"/>
    <w:rsid w:val="00ED36F1"/>
    <w:rsid w:val="00EE3388"/>
    <w:rsid w:val="00EF1639"/>
    <w:rsid w:val="00F322B9"/>
    <w:rsid w:val="00F50995"/>
    <w:rsid w:val="00F52AF6"/>
    <w:rsid w:val="00F54D02"/>
    <w:rsid w:val="00FB3B84"/>
    <w:rsid w:val="00FB4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5E5747D3"/>
  <w15:docId w15:val="{4992B80A-CDED-45A6-A9CB-088C0FFFB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34CE"/>
    <w:rPr>
      <w:sz w:val="24"/>
    </w:rPr>
  </w:style>
  <w:style w:type="paragraph" w:styleId="Heading1">
    <w:name w:val="heading 1"/>
    <w:basedOn w:val="Normal"/>
    <w:next w:val="Normal"/>
    <w:qFormat/>
    <w:rsid w:val="005234CE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sz w:val="40"/>
    </w:rPr>
  </w:style>
  <w:style w:type="paragraph" w:styleId="Heading2">
    <w:name w:val="heading 2"/>
    <w:basedOn w:val="Normal"/>
    <w:next w:val="Normal"/>
    <w:qFormat/>
    <w:rsid w:val="005234CE"/>
    <w:pPr>
      <w:keepNext/>
      <w:widowControl w:val="0"/>
      <w:jc w:val="center"/>
      <w:outlineLvl w:val="1"/>
    </w:pPr>
    <w:rPr>
      <w:rFonts w:ascii="Courier" w:hAnsi="Courier"/>
      <w:b/>
      <w:snapToGrid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234CE"/>
    <w:pPr>
      <w:tabs>
        <w:tab w:val="center" w:pos="4320"/>
        <w:tab w:val="right" w:pos="8640"/>
      </w:tabs>
    </w:pPr>
  </w:style>
  <w:style w:type="paragraph" w:customStyle="1" w:styleId="HeaderInfo">
    <w:name w:val="Header Info"/>
    <w:basedOn w:val="Normal"/>
    <w:rsid w:val="005234CE"/>
    <w:pPr>
      <w:tabs>
        <w:tab w:val="left" w:pos="720"/>
        <w:tab w:val="left" w:pos="5760"/>
      </w:tabs>
    </w:pPr>
  </w:style>
  <w:style w:type="paragraph" w:customStyle="1" w:styleId="LetterBody">
    <w:name w:val="Letter Body"/>
    <w:basedOn w:val="Normal"/>
    <w:rsid w:val="005234CE"/>
    <w:pPr>
      <w:spacing w:after="240"/>
    </w:pPr>
  </w:style>
  <w:style w:type="paragraph" w:customStyle="1" w:styleId="HeaderInfo0">
    <w:name w:val="HeaderInfo"/>
    <w:basedOn w:val="HeaderInfo"/>
    <w:rsid w:val="005234CE"/>
    <w:pPr>
      <w:tabs>
        <w:tab w:val="clear" w:pos="5760"/>
        <w:tab w:val="left" w:pos="6696"/>
      </w:tabs>
    </w:pPr>
  </w:style>
  <w:style w:type="paragraph" w:styleId="Header">
    <w:name w:val="header"/>
    <w:basedOn w:val="Normal"/>
    <w:rsid w:val="005234CE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5234CE"/>
    <w:pPr>
      <w:shd w:val="clear" w:color="auto" w:fill="000080"/>
    </w:pPr>
    <w:rPr>
      <w:rFonts w:ascii="Tahoma" w:hAnsi="Tahoma"/>
    </w:rPr>
  </w:style>
  <w:style w:type="paragraph" w:customStyle="1" w:styleId="OutlineBody">
    <w:name w:val="Outline Body"/>
    <w:basedOn w:val="Normal"/>
    <w:rsid w:val="005234CE"/>
    <w:pPr>
      <w:spacing w:after="240"/>
    </w:pPr>
  </w:style>
  <w:style w:type="paragraph" w:styleId="BodyTextIndent">
    <w:name w:val="Body Text Indent"/>
    <w:basedOn w:val="Normal"/>
    <w:rsid w:val="005234CE"/>
    <w:pPr>
      <w:widowControl w:val="0"/>
      <w:ind w:left="450" w:hanging="450"/>
    </w:pPr>
    <w:rPr>
      <w:rFonts w:ascii="Courier" w:hAnsi="Courier"/>
      <w:bCs/>
    </w:rPr>
  </w:style>
  <w:style w:type="character" w:styleId="Hyperlink">
    <w:name w:val="Hyperlink"/>
    <w:basedOn w:val="DefaultParagraphFont"/>
    <w:unhideWhenUsed/>
    <w:rsid w:val="007F628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D0F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wmf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Christina.D.Sullivan2@uscg.mi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MSOffice\Templates\USCGMacrosII\Lett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47A365C86EF42AD1355DB2EB169BF" ma:contentTypeVersion="3" ma:contentTypeDescription="Create a new document." ma:contentTypeScope="" ma:versionID="328c43e655608beb0633f3c8355c69b3">
  <xsd:schema xmlns:xsd="http://www.w3.org/2001/XMLSchema" xmlns:xs="http://www.w3.org/2001/XMLSchema" xmlns:p="http://schemas.microsoft.com/office/2006/metadata/properties" xmlns:ns2="0311494a-20d1-4d4c-806b-adc0daa0268c" targetNamespace="http://schemas.microsoft.com/office/2006/metadata/properties" ma:root="true" ma:fieldsID="7a184a0c309554ec429d80e2b51efd0c" ns2:_="">
    <xsd:import namespace="0311494a-20d1-4d4c-806b-adc0daa026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1494a-20d1-4d4c-806b-adc0daa026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CB06D2-AD84-46A6-92A2-033160718818}"/>
</file>

<file path=customXml/itemProps2.xml><?xml version="1.0" encoding="utf-8"?>
<ds:datastoreItem xmlns:ds="http://schemas.openxmlformats.org/officeDocument/2006/customXml" ds:itemID="{CCE4FDF3-4E80-428A-9803-F2FFABFDC4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5F8E41-5C0A-48EA-8AF9-E58519C3D2FA}">
  <ds:schemaRefs>
    <ds:schemaRef ds:uri="http://schemas.microsoft.com/office/2006/metadata/properties"/>
    <ds:schemaRef ds:uri="http://schemas.microsoft.com/office/infopath/2007/PartnerControls"/>
    <ds:schemaRef ds:uri="cd5f83e3-6f8d-421f-b0e4-a42813de8a27"/>
    <ds:schemaRef ds:uri="a13a64bc-0aaa-47e2-82db-00137c3509e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</Template>
  <TotalTime>1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Letter</vt:lpstr>
    </vt:vector>
  </TitlesOfParts>
  <Company>FYI - For Your Information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dc:subject>Letter.dot Template</dc:subject>
  <dc:creator>JYunker</dc:creator>
  <cp:keywords>Letter, Macro</cp:keywords>
  <cp:lastModifiedBy>Sullivan, Christina D CIV (USA)</cp:lastModifiedBy>
  <cp:revision>3</cp:revision>
  <cp:lastPrinted>2017-02-21T19:17:00Z</cp:lastPrinted>
  <dcterms:created xsi:type="dcterms:W3CDTF">2025-03-20T18:08:00Z</dcterms:created>
  <dcterms:modified xsi:type="dcterms:W3CDTF">2025-03-20T18:17:00Z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0x010100C3347A365C86EF42AD1355DB2EB169BF</vt:lpwstr>
  </property>
  <property fmtid="{D5CDD505-2E9C-101B-9397-08002B2CF9AE}" pid="3" name="MediaServiceImageTags">
    <vt:lpwstr/>
  </property>
</Properties>
</file>